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การออกใบแทนใบอนุญาต การดำเนินการทดสอบฝีมือคนหางาน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สถานทดสอบฝีมือคนหางาน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การออกใบแทนใบอนุญาต การดำเนินการทดสอบฝีมือคนหางาน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สถานทดสอบฝีมือคนหางาน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จัดหางานและคุ้มครองคนหางาน 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2528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แก้ไขเพิ่มเติม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และ ฉบับที่ 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.2544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12929F0C" w14:textId="77777777" w:rsidTr="008C1396">
        <w:tc>
          <w:tcPr>
            <w:tcW w:w="675" w:type="dxa"/>
          </w:tcPr>
          <w:p w14:paraId="05FEE7CD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F0F5D8B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จัดหางานและคุ้มครองคนหางาน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2528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</w:t>
            </w:r>
          </w:p>
          <w:p w14:paraId="2B846E92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4A590391" w14:textId="77777777" w:rsidTr="008C1396">
        <w:tc>
          <w:tcPr>
            <w:tcW w:w="675" w:type="dxa"/>
          </w:tcPr>
          <w:p w14:paraId="1DEC5831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F00188F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ส่งเสริมการพัฒนาฝีมือแรงงาน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14:paraId="11BAE7BD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1989ACC1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7F40E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ส่วนกลางที่ตั้งอยู่ในภูมิภาค </w:t>
      </w:r>
      <w:r w:rsidR="007F40E8" w:rsidRPr="000C2AAC">
        <w:rPr>
          <w:rFonts w:asciiTheme="minorBidi" w:hAnsiTheme="minorBidi"/>
          <w:noProof/>
          <w:sz w:val="32"/>
          <w:szCs w:val="32"/>
        </w:rPr>
        <w:t>(</w:t>
      </w:r>
      <w:r w:rsidR="007F40E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ตามกฎกระทรวง</w:t>
      </w:r>
      <w:r w:rsidR="007F40E8" w:rsidRPr="000C2AAC">
        <w:rPr>
          <w:rFonts w:asciiTheme="minorBidi" w:hAnsiTheme="minorBidi"/>
          <w:noProof/>
          <w:sz w:val="32"/>
          <w:szCs w:val="32"/>
        </w:rPr>
        <w:t>),</w:t>
      </w:r>
      <w:r w:rsidR="007F40E8">
        <w:rPr>
          <w:rFonts w:asciiTheme="minorBidi" w:hAnsiTheme="minorBidi"/>
          <w:noProof/>
          <w:sz w:val="32"/>
          <w:szCs w:val="32"/>
        </w:rPr>
        <w:t xml:space="preserve"> </w:t>
      </w:r>
      <w:r w:rsidR="007F40E8">
        <w:rPr>
          <w:rFonts w:asciiTheme="minorBidi" w:hAnsiTheme="minorBidi" w:hint="cs"/>
          <w:noProof/>
          <w:sz w:val="32"/>
          <w:szCs w:val="32"/>
          <w:cs/>
          <w:lang w:bidi="th-TH"/>
        </w:rPr>
        <w:t>จังหวัดปราจีนบุรี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พระราชบัญญัติจัดหางานและคุ้มครองคนหางาน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.2528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แก้ไขเพิ่มเติมโดยพระราชบัญญัติจัดหางานและคุ้มครองแรงงาน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การออกใบแทนใบอนุญาต การดำเนินการทดสอบฝีมือคนหางาน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สถานทดสอบฝีมือคนหางาน</w:t>
      </w:r>
      <w:r w:rsidR="00094F82" w:rsidRPr="000C2AAC">
        <w:rPr>
          <w:rFonts w:asciiTheme="minorBidi" w:hAnsiTheme="minorBidi"/>
          <w:noProof/>
          <w:sz w:val="32"/>
          <w:szCs w:val="32"/>
        </w:rPr>
        <w:t>) 14/07/2558 04:59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7F40E8" w:rsidRPr="000C2AAC" w14:paraId="5F1398AA" w14:textId="77777777" w:rsidTr="009B7715">
        <w:tc>
          <w:tcPr>
            <w:tcW w:w="675" w:type="dxa"/>
          </w:tcPr>
          <w:p w14:paraId="08D93DD3" w14:textId="062055A2" w:rsidR="007F40E8" w:rsidRPr="000C2AAC" w:rsidRDefault="007F40E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F96C25F" w14:textId="77777777" w:rsidR="007F40E8" w:rsidRPr="000C2AAC" w:rsidRDefault="007F40E8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5AB5E3A" w14:textId="77777777" w:rsidR="007F40E8" w:rsidRPr="000C2AAC" w:rsidRDefault="007F40E8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lastRenderedPageBreak/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25490D93" w14:textId="29BB05BE" w:rsidR="007F40E8" w:rsidRDefault="007F40E8" w:rsidP="009B7715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hyperlink r:id="rId9" w:history="1">
              <w:r w:rsidRPr="001E0793">
                <w:rPr>
                  <w:rStyle w:val="Hyperlink"/>
                  <w:rFonts w:asciiTheme="minorBidi" w:hAnsiTheme="minorBidi"/>
                  <w:iCs/>
                  <w:noProof/>
                  <w:sz w:val="32"/>
                  <w:szCs w:val="32"/>
                </w:rPr>
                <w:t>http://www.dsd.go.th/Prachinburi</w:t>
              </w:r>
            </w:hyperlink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3A4A94E3" w:rsidR="007F40E8" w:rsidRPr="007F40E8" w:rsidRDefault="007F40E8" w:rsidP="009B7715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</w:p>
        </w:tc>
      </w:tr>
    </w:tbl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สถานทดสอบฝีมือคนหางาน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ภายใต้พระราชบัญญัติจัดหางานและคุ้มครองคนหางาน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2528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แก้ไขเพิ่มเติมโดยพระราชบัญญัติจัดหางานและคุ้มครองคนหางาน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2537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เว็บไซด์กรมพัฒนาฝีมือแรงงาน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>www.dsd.go.th)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กรณีการสูญหายหรือถูกทำลายให้ยื่นคำขอพร้อมเอกสารหลักฐานตามแบบ ทค</w:t>
      </w:r>
      <w:r w:rsidRPr="000C2AAC">
        <w:rPr>
          <w:rFonts w:asciiTheme="minorBidi" w:hAnsiTheme="minorBidi"/>
          <w:noProof/>
          <w:sz w:val="32"/>
          <w:szCs w:val="32"/>
        </w:rPr>
        <w:t xml:space="preserve">. 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โดยในเขตกรุงเทพมหานคร ให้ยื่นคำขอได้ที่กรมพัฒนาฝีมือแรงงาน สำหรับในเขตจังหวัดอื่นให้ยื่น ณ สถาบันพัฒนาฝีมือแรงงานภาคหรือศูนย์พัฒนาฝีมือแรงงานจังหวัด แล้วแต่กรณี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 ฐาน 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ผู้มีความประสงค์ยื่นคำขอและตรวจสอบความถูกต้องครบถ้วนของ เอกสาร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7E314825" w14:textId="77777777" w:rsidTr="00313D38">
        <w:tc>
          <w:tcPr>
            <w:tcW w:w="675" w:type="dxa"/>
            <w:vAlign w:val="center"/>
          </w:tcPr>
          <w:p w14:paraId="23313253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1646E99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4F3B241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40A5D2D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นัดหมายคณะทำงานตรวจสอบ และผู้ยื่นคำขอ เจ้าหน้าที่ตรวจสอบความพร้อมของสถานที่ เครื่องจักร เครื่องมือและ อุปกรณ์ และแจ้งผลการตรวจสอบ กรณี ไม่ผ่านการตรวจสอบ ต้องทำการแก้ไขปรับปรุง ขึ้นอยู่กับ ความพร้อมของผู้ยื่นคำขอเพื่อกำหนดวันเข้าตรวจสอบอีกครั้งหนึ่ง</w:t>
            </w:r>
          </w:p>
          <w:p w14:paraId="5CA5610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F88805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42B177C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2D4D0122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D5D02EA" w14:textId="77777777" w:rsidTr="00313D38">
        <w:tc>
          <w:tcPr>
            <w:tcW w:w="675" w:type="dxa"/>
            <w:vAlign w:val="center"/>
          </w:tcPr>
          <w:p w14:paraId="43A9A8A1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EB7059F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2E5F9C80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503980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สรุปผลการตรวจสอบ</w:t>
            </w:r>
          </w:p>
          <w:p w14:paraId="15EBB02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DD2058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4D2A4CA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6ACB893E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แบบใบคำขอใบแทนใบอนุญาต แบบทค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สำนักพัฒนามาตรฐานและทดสอบฝีมือแรงงาน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การขอใบแทนใบอนุญาต คำขอ ฉบับละ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722D6B32" w14:textId="77777777" w:rsidTr="00090552">
        <w:tc>
          <w:tcPr>
            <w:tcW w:w="534" w:type="dxa"/>
          </w:tcPr>
          <w:p w14:paraId="14459A5C" w14:textId="77777777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4D3F7C9C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การขอใบแทนใบอนุญาต ฉบับละ</w:t>
            </w:r>
          </w:p>
          <w:p w14:paraId="179C4790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2,500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1721F73" w14:textId="77777777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7F40E8" w:rsidRPr="000C2AAC" w14:paraId="07DF31DE" w14:textId="77777777" w:rsidTr="00C1539D">
        <w:tc>
          <w:tcPr>
            <w:tcW w:w="534" w:type="dxa"/>
          </w:tcPr>
          <w:p w14:paraId="07FE0908" w14:textId="4D45D639" w:rsidR="007F40E8" w:rsidRPr="000C2AAC" w:rsidRDefault="007F40E8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44A1E42" w14:textId="77777777" w:rsidR="007F40E8" w:rsidRPr="000C2AAC" w:rsidRDefault="007F40E8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A7781CD" w14:textId="77777777" w:rsidR="007F40E8" w:rsidRPr="000C2AAC" w:rsidRDefault="007F40E8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37AD2131" w14:textId="45BB5550" w:rsidR="007F40E8" w:rsidRPr="000C2AAC" w:rsidRDefault="007F40E8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14:paraId="2278D8B7" w14:textId="77777777" w:rsidTr="00C1539D">
        <w:tc>
          <w:tcPr>
            <w:tcW w:w="534" w:type="dxa"/>
          </w:tcPr>
          <w:p w14:paraId="537656FF" w14:textId="1A6B7AA1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7DF45BF6" w14:textId="3EC4AE9C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A6950" w:rsidRPr="000C2AAC" w14:paraId="423FB880" w14:textId="77777777" w:rsidTr="00C1539D">
        <w:tc>
          <w:tcPr>
            <w:tcW w:w="534" w:type="dxa"/>
          </w:tcPr>
          <w:p w14:paraId="111EB123" w14:textId="0E1F71F9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617E3838" w14:textId="284C31CE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A6950" w:rsidRPr="000C2AAC" w14:paraId="32045F63" w14:textId="77777777" w:rsidTr="00C1539D">
        <w:tc>
          <w:tcPr>
            <w:tcW w:w="534" w:type="dxa"/>
          </w:tcPr>
          <w:p w14:paraId="2195DF84" w14:textId="050171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0DAC9CB4" w14:textId="67641188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แบบทค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61A911A7" w14:textId="77777777" w:rsidR="00757AC6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ตัวอย่างแบบฟอร์ม สามารถดาวน์โหลดได้ที่เว็บไซต์ สำนักพัฒนามาตรฐานและทดสอบฝีมือแรงงาน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 xml:space="preserve">http://www.dsd.go.th/standard </w:t>
      </w:r>
    </w:p>
    <w:p w14:paraId="48ED6DA7" w14:textId="77777777" w:rsidR="00757AC6" w:rsidRDefault="0064558D" w:rsidP="0064558D">
      <w:p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</w:p>
    <w:p w14:paraId="55C0F27E" w14:textId="57946AD2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noProof/>
          <w:sz w:val="32"/>
          <w:szCs w:val="32"/>
        </w:rPr>
        <w:t>http://home.dsd.go.th/standard/old/dsst/form/table_download_form.htm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4598" w:type="dxa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7F40E8" w:rsidRPr="000C2AAC" w14:paraId="6D0BBF17" w14:textId="77777777" w:rsidTr="007F40E8">
        <w:tc>
          <w:tcPr>
            <w:tcW w:w="1418" w:type="dxa"/>
          </w:tcPr>
          <w:p w14:paraId="71CC28E5" w14:textId="77777777" w:rsidR="007F40E8" w:rsidRPr="000C2AAC" w:rsidRDefault="007F40E8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57B0A8B2" w14:textId="6CBF9F9C" w:rsidR="007F40E8" w:rsidRPr="000C2AAC" w:rsidRDefault="007F40E8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20/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07/2558</w:t>
            </w:r>
          </w:p>
        </w:tc>
      </w:tr>
      <w:tr w:rsidR="007F40E8" w:rsidRPr="000C2AAC" w14:paraId="3FCBCAB2" w14:textId="77777777" w:rsidTr="007F40E8">
        <w:tc>
          <w:tcPr>
            <w:tcW w:w="1418" w:type="dxa"/>
          </w:tcPr>
          <w:p w14:paraId="76AEC54C" w14:textId="77777777" w:rsidR="007F40E8" w:rsidRPr="000C2AAC" w:rsidRDefault="007F40E8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76776160" w14:textId="0E5B1AD0" w:rsidR="007F40E8" w:rsidRPr="000C2AAC" w:rsidRDefault="007F40E8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7F40E8" w:rsidRPr="000C2AAC" w14:paraId="4A1DF6A2" w14:textId="77777777" w:rsidTr="007F40E8">
        <w:tc>
          <w:tcPr>
            <w:tcW w:w="1418" w:type="dxa"/>
          </w:tcPr>
          <w:p w14:paraId="082BD70C" w14:textId="77777777" w:rsidR="007F40E8" w:rsidRPr="000C2AAC" w:rsidRDefault="007F40E8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06C596C8" w14:textId="582049D8" w:rsidR="007F40E8" w:rsidRPr="000C2AAC" w:rsidRDefault="007F40E8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  <w:tr w:rsidR="007F40E8" w:rsidRPr="000C2AAC" w14:paraId="105C0B62" w14:textId="77777777" w:rsidTr="007F40E8">
        <w:tc>
          <w:tcPr>
            <w:tcW w:w="1418" w:type="dxa"/>
          </w:tcPr>
          <w:p w14:paraId="7A8B8EDF" w14:textId="77777777" w:rsidR="007F40E8" w:rsidRPr="000C2AAC" w:rsidRDefault="007F40E8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6751EAAC" w14:textId="69BDCAB8" w:rsidR="007F40E8" w:rsidRPr="000C2AAC" w:rsidRDefault="007F40E8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อรรถชัย  สุกใส</w:t>
            </w:r>
          </w:p>
        </w:tc>
      </w:tr>
      <w:tr w:rsidR="007F40E8" w:rsidRPr="000C2AAC" w14:paraId="6BB94F10" w14:textId="77777777" w:rsidTr="007F40E8">
        <w:tc>
          <w:tcPr>
            <w:tcW w:w="1418" w:type="dxa"/>
          </w:tcPr>
          <w:p w14:paraId="362D6899" w14:textId="77777777" w:rsidR="007F40E8" w:rsidRPr="000C2AAC" w:rsidRDefault="007F40E8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65865E35" w14:textId="3116DA39" w:rsidR="007F40E8" w:rsidRPr="000C2AAC" w:rsidRDefault="007F40E8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0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3836F" w14:textId="77777777" w:rsidR="00654A45" w:rsidRDefault="00654A45" w:rsidP="00C81DB8">
      <w:pPr>
        <w:spacing w:after="0" w:line="240" w:lineRule="auto"/>
      </w:pPr>
      <w:r>
        <w:separator/>
      </w:r>
    </w:p>
  </w:endnote>
  <w:endnote w:type="continuationSeparator" w:id="0">
    <w:p w14:paraId="32974345" w14:textId="77777777" w:rsidR="00654A45" w:rsidRDefault="00654A4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A05B6" w14:textId="77777777" w:rsidR="00654A45" w:rsidRDefault="00654A45" w:rsidP="00C81DB8">
      <w:pPr>
        <w:spacing w:after="0" w:line="240" w:lineRule="auto"/>
      </w:pPr>
      <w:r>
        <w:separator/>
      </w:r>
    </w:p>
  </w:footnote>
  <w:footnote w:type="continuationSeparator" w:id="0">
    <w:p w14:paraId="350B4F1C" w14:textId="77777777" w:rsidR="00654A45" w:rsidRDefault="00654A4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AC6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57A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54A45"/>
    <w:rsid w:val="00686AAA"/>
    <w:rsid w:val="006974B7"/>
    <w:rsid w:val="006B37B7"/>
    <w:rsid w:val="006C07C4"/>
    <w:rsid w:val="006C6C22"/>
    <w:rsid w:val="00707AED"/>
    <w:rsid w:val="00712638"/>
    <w:rsid w:val="00757AC6"/>
    <w:rsid w:val="00760D0B"/>
    <w:rsid w:val="00761FD0"/>
    <w:rsid w:val="00771FD1"/>
    <w:rsid w:val="00781575"/>
    <w:rsid w:val="007851BE"/>
    <w:rsid w:val="00790214"/>
    <w:rsid w:val="00793306"/>
    <w:rsid w:val="007E1E74"/>
    <w:rsid w:val="007F40E8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13D58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sd.go.th/Prachinbur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D7017-ED79-4273-B1B2-CF7C998D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5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อรรถชัย สุกใส</cp:lastModifiedBy>
  <cp:revision>84</cp:revision>
  <cp:lastPrinted>2015-03-02T15:12:00Z</cp:lastPrinted>
  <dcterms:created xsi:type="dcterms:W3CDTF">2015-04-23T03:41:00Z</dcterms:created>
  <dcterms:modified xsi:type="dcterms:W3CDTF">2015-07-20T10:47:00Z</dcterms:modified>
</cp:coreProperties>
</file>